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78"/>
        <w:gridCol w:w="2129"/>
        <w:gridCol w:w="4866"/>
      </w:tblGrid>
      <w:tr w:rsidR="00FC162E" w:rsidRPr="00107B3C">
        <w:trPr>
          <w:trHeight w:val="418"/>
        </w:trPr>
        <w:tc>
          <w:tcPr>
            <w:tcW w:w="257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162E" w:rsidRPr="00107B3C" w:rsidRDefault="00FC162E" w:rsidP="00F35D64">
            <w:pPr>
              <w:spacing w:after="0" w:line="240" w:lineRule="auto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  <w:r w:rsidRPr="00107B3C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  <w:r w:rsidRPr="00107B3C">
              <w:rPr>
                <w:rFonts w:ascii="Times New Roman" w:hAnsi="Times New Roman" w:cs="Times New Roman"/>
                <w:noProof/>
                <w:color w:val="808080"/>
                <w:sz w:val="18"/>
                <w:szCs w:val="1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http://wsr.megaplan.ru/" style="width:121.5pt;height:108.75pt;visibility:visible">
                  <v:imagedata r:id="rId7" o:title=""/>
                </v:shape>
              </w:pict>
            </w:r>
          </w:p>
        </w:tc>
        <w:tc>
          <w:tcPr>
            <w:tcW w:w="6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162E" w:rsidRPr="00107B3C" w:rsidRDefault="00FC162E" w:rsidP="00F35D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32"/>
                <w:szCs w:val="32"/>
                <w:lang w:val="en-US"/>
              </w:rPr>
            </w:pPr>
            <w:r w:rsidRPr="00107B3C">
              <w:rPr>
                <w:rFonts w:ascii="Times New Roman" w:hAnsi="Times New Roman" w:cs="Times New Roman"/>
                <w:b/>
                <w:bCs/>
                <w:color w:val="FF0000"/>
                <w:sz w:val="32"/>
                <w:szCs w:val="32"/>
                <w:lang w:val="en-US"/>
              </w:rPr>
              <w:t>WorldSkillsRussia</w:t>
            </w:r>
          </w:p>
        </w:tc>
      </w:tr>
      <w:tr w:rsidR="00FC162E" w:rsidRPr="00107B3C">
        <w:trPr>
          <w:trHeight w:val="329"/>
        </w:trPr>
        <w:tc>
          <w:tcPr>
            <w:tcW w:w="2575" w:type="dxa"/>
            <w:vMerge/>
            <w:tcBorders>
              <w:top w:val="nil"/>
              <w:left w:val="nil"/>
              <w:bottom w:val="nil"/>
            </w:tcBorders>
          </w:tcPr>
          <w:p w:rsidR="00FC162E" w:rsidRPr="00107B3C" w:rsidRDefault="00FC162E" w:rsidP="00F35D64">
            <w:pPr>
              <w:spacing w:after="0" w:line="240" w:lineRule="auto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2129" w:type="dxa"/>
          </w:tcPr>
          <w:p w:rsidR="00FC162E" w:rsidRPr="00107B3C" w:rsidRDefault="00FC162E" w:rsidP="00F35D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866" w:type="dxa"/>
          </w:tcPr>
          <w:p w:rsidR="00FC162E" w:rsidRPr="00107B3C" w:rsidRDefault="00FC162E" w:rsidP="00F35D64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07B3C">
              <w:rPr>
                <w:rFonts w:ascii="Times New Roman" w:hAnsi="Times New Roman" w:cs="Times New Roman"/>
                <w:sz w:val="32"/>
                <w:szCs w:val="32"/>
              </w:rPr>
              <w:t>Технический департамент</w:t>
            </w:r>
          </w:p>
        </w:tc>
      </w:tr>
      <w:tr w:rsidR="00FC162E" w:rsidRPr="00107B3C">
        <w:trPr>
          <w:trHeight w:val="329"/>
        </w:trPr>
        <w:tc>
          <w:tcPr>
            <w:tcW w:w="2575" w:type="dxa"/>
            <w:vMerge/>
            <w:tcBorders>
              <w:top w:val="nil"/>
              <w:left w:val="nil"/>
              <w:bottom w:val="nil"/>
            </w:tcBorders>
          </w:tcPr>
          <w:p w:rsidR="00FC162E" w:rsidRPr="00107B3C" w:rsidRDefault="00FC162E" w:rsidP="00F35D64">
            <w:pPr>
              <w:spacing w:after="0" w:line="240" w:lineRule="auto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2129" w:type="dxa"/>
          </w:tcPr>
          <w:p w:rsidR="00FC162E" w:rsidRPr="00107B3C" w:rsidRDefault="00FC162E" w:rsidP="00F35D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866" w:type="dxa"/>
          </w:tcPr>
          <w:p w:rsidR="00FC162E" w:rsidRPr="00107B3C" w:rsidRDefault="00FC162E" w:rsidP="00F35D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107B3C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Инфраструктурный лист </w:t>
            </w:r>
          </w:p>
        </w:tc>
      </w:tr>
      <w:tr w:rsidR="00FC162E" w:rsidRPr="00107B3C">
        <w:trPr>
          <w:trHeight w:val="329"/>
        </w:trPr>
        <w:tc>
          <w:tcPr>
            <w:tcW w:w="2575" w:type="dxa"/>
            <w:vMerge/>
            <w:tcBorders>
              <w:top w:val="nil"/>
              <w:left w:val="nil"/>
              <w:bottom w:val="nil"/>
            </w:tcBorders>
          </w:tcPr>
          <w:p w:rsidR="00FC162E" w:rsidRPr="00107B3C" w:rsidRDefault="00FC162E" w:rsidP="00F35D64">
            <w:pPr>
              <w:spacing w:after="0" w:line="240" w:lineRule="auto"/>
              <w:rPr>
                <w:rFonts w:ascii="Times New Roman" w:hAnsi="Times New Roman" w:cs="Times New Roman"/>
                <w:color w:val="808080"/>
                <w:sz w:val="18"/>
                <w:szCs w:val="18"/>
              </w:rPr>
            </w:pPr>
          </w:p>
        </w:tc>
        <w:tc>
          <w:tcPr>
            <w:tcW w:w="2129" w:type="dxa"/>
          </w:tcPr>
          <w:p w:rsidR="00FC162E" w:rsidRPr="00107B3C" w:rsidRDefault="00FC162E" w:rsidP="00F35D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  <w:r w:rsidRPr="00107B3C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40</w:t>
            </w:r>
          </w:p>
        </w:tc>
        <w:tc>
          <w:tcPr>
            <w:tcW w:w="4866" w:type="dxa"/>
          </w:tcPr>
          <w:p w:rsidR="00FC162E" w:rsidRPr="007317DC" w:rsidRDefault="00FC162E" w:rsidP="00273D04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7317DC">
              <w:rPr>
                <w:sz w:val="22"/>
                <w:szCs w:val="22"/>
              </w:rPr>
              <w:t>Графический дизайн</w:t>
            </w:r>
          </w:p>
          <w:p w:rsidR="00FC162E" w:rsidRPr="007317DC" w:rsidRDefault="00FC162E" w:rsidP="00273D04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7317DC">
              <w:rPr>
                <w:sz w:val="22"/>
                <w:szCs w:val="22"/>
                <w:lang w:val="en-US"/>
              </w:rPr>
              <w:t>Graphic design technology</w:t>
            </w:r>
          </w:p>
          <w:p w:rsidR="00FC162E" w:rsidRPr="00FA4FFB" w:rsidRDefault="00FC162E" w:rsidP="00F35D64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</w:p>
        </w:tc>
      </w:tr>
    </w:tbl>
    <w:p w:rsidR="00FC162E" w:rsidRPr="00FA4FFB" w:rsidRDefault="00FC162E">
      <w:pPr>
        <w:pStyle w:val="a"/>
        <w:jc w:val="center"/>
        <w:rPr>
          <w:rFonts w:ascii="Times New Roman" w:hAnsi="Times New Roman" w:cs="Times New Roman"/>
          <w:b/>
          <w:bCs/>
          <w:lang w:val="en-US"/>
        </w:rPr>
      </w:pPr>
    </w:p>
    <w:p w:rsidR="00FC162E" w:rsidRPr="00FA4FFB" w:rsidRDefault="00FC162E" w:rsidP="00923116">
      <w:pPr>
        <w:pStyle w:val="NormalWeb"/>
        <w:spacing w:before="0" w:beforeAutospacing="0" w:after="0" w:afterAutospacing="0" w:line="276" w:lineRule="auto"/>
        <w:rPr>
          <w:b/>
          <w:bCs/>
        </w:rPr>
      </w:pPr>
      <w:r w:rsidRPr="00923116">
        <w:rPr>
          <w:b/>
          <w:bCs/>
        </w:rPr>
        <w:t>Составлен в соответствии с требованиями для международного чемпионата.</w:t>
      </w:r>
    </w:p>
    <w:p w:rsidR="00FC162E" w:rsidRPr="00FA4FFB" w:rsidRDefault="00FC162E" w:rsidP="00923116">
      <w:pPr>
        <w:pStyle w:val="NormalWeb"/>
        <w:spacing w:before="0" w:beforeAutospacing="0" w:after="0" w:afterAutospacing="0" w:line="276" w:lineRule="auto"/>
        <w:rPr>
          <w:b/>
          <w:bCs/>
        </w:rPr>
      </w:pPr>
      <w:r>
        <w:rPr>
          <w:b/>
          <w:bCs/>
        </w:rPr>
        <w:t>Н</w:t>
      </w:r>
      <w:r w:rsidRPr="00FA4FFB">
        <w:rPr>
          <w:b/>
          <w:bCs/>
        </w:rPr>
        <w:t xml:space="preserve">а </w:t>
      </w:r>
      <w:r w:rsidRPr="00D04070">
        <w:rPr>
          <w:b/>
          <w:bCs/>
        </w:rPr>
        <w:t>ОДНОГО</w:t>
      </w:r>
      <w:r>
        <w:rPr>
          <w:b/>
          <w:bCs/>
        </w:rPr>
        <w:t xml:space="preserve"> участника.</w:t>
      </w:r>
    </w:p>
    <w:p w:rsidR="00FC162E" w:rsidRDefault="00FC162E" w:rsidP="00923116">
      <w:pPr>
        <w:pStyle w:val="NormalWeb"/>
        <w:spacing w:before="0" w:beforeAutospacing="0" w:after="0" w:afterAutospacing="0" w:line="276" w:lineRule="auto"/>
        <w:ind w:left="1134"/>
        <w:rPr>
          <w:b/>
          <w:bCs/>
          <w:sz w:val="28"/>
          <w:szCs w:val="28"/>
        </w:rPr>
      </w:pPr>
    </w:p>
    <w:p w:rsidR="00FC162E" w:rsidRPr="00273D04" w:rsidRDefault="00FC162E" w:rsidP="00923116">
      <w:pPr>
        <w:pStyle w:val="NormalWeb"/>
        <w:numPr>
          <w:ilvl w:val="0"/>
          <w:numId w:val="14"/>
        </w:numPr>
        <w:spacing w:before="0" w:beforeAutospacing="0" w:after="0" w:afterAutospacing="0" w:line="276" w:lineRule="auto"/>
        <w:ind w:left="1134" w:hanging="425"/>
        <w:rPr>
          <w:b/>
          <w:bCs/>
        </w:rPr>
      </w:pPr>
      <w:r w:rsidRPr="00273D04">
        <w:rPr>
          <w:b/>
          <w:bCs/>
        </w:rPr>
        <w:t>Программное обеспечение компьютера</w:t>
      </w:r>
    </w:p>
    <w:p w:rsidR="00FC162E" w:rsidRDefault="00FC162E" w:rsidP="008D10CA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>
        <w:t xml:space="preserve">Windows 7 Professional х86 </w:t>
      </w:r>
    </w:p>
    <w:p w:rsidR="00FC162E" w:rsidRDefault="00FC162E" w:rsidP="008D10CA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>
        <w:t>MicrosoftOffice</w:t>
      </w:r>
    </w:p>
    <w:p w:rsidR="00FC162E" w:rsidRDefault="00FC162E" w:rsidP="008D10CA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>
        <w:t>Пакет AdobeCС</w:t>
      </w:r>
    </w:p>
    <w:p w:rsidR="00FC162E" w:rsidRPr="00D04070" w:rsidRDefault="00FC162E" w:rsidP="008D10CA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 w:rsidRPr="00D04070">
        <w:t>CorelDrawSuite X5</w:t>
      </w:r>
    </w:p>
    <w:p w:rsidR="00FC162E" w:rsidRPr="00D04070" w:rsidRDefault="00FC162E" w:rsidP="008D10CA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 w:rsidRPr="00D04070">
        <w:t>3Dmax Studio 2014</w:t>
      </w:r>
    </w:p>
    <w:p w:rsidR="00FC162E" w:rsidRDefault="00FC162E" w:rsidP="008D10CA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>
        <w:t>AdobeAcrobat</w:t>
      </w:r>
    </w:p>
    <w:p w:rsidR="00FC162E" w:rsidRDefault="00FC162E" w:rsidP="008D10CA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>
        <w:t>Любой редактор просмотра изображений</w:t>
      </w:r>
    </w:p>
    <w:p w:rsidR="00FC162E" w:rsidRDefault="00FC162E" w:rsidP="008D10CA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>
        <w:t>Набор шрифтов не менее 200 шт.</w:t>
      </w:r>
    </w:p>
    <w:p w:rsidR="00FC162E" w:rsidRPr="00273D04" w:rsidRDefault="00FC162E" w:rsidP="00923116">
      <w:pPr>
        <w:pStyle w:val="NormalWeb"/>
        <w:spacing w:before="0" w:beforeAutospacing="0" w:after="0" w:afterAutospacing="0" w:line="276" w:lineRule="auto"/>
        <w:rPr>
          <w:b/>
          <w:bCs/>
        </w:rPr>
      </w:pPr>
    </w:p>
    <w:p w:rsidR="00FC162E" w:rsidRPr="00FA4FFB" w:rsidRDefault="00FC162E" w:rsidP="00FA4FFB">
      <w:pPr>
        <w:pStyle w:val="NormalWeb"/>
        <w:numPr>
          <w:ilvl w:val="0"/>
          <w:numId w:val="14"/>
        </w:numPr>
        <w:spacing w:before="0" w:beforeAutospacing="0" w:after="0" w:afterAutospacing="0" w:line="276" w:lineRule="auto"/>
        <w:ind w:left="1134" w:hanging="425"/>
        <w:rPr>
          <w:b/>
          <w:bCs/>
        </w:rPr>
      </w:pPr>
      <w:r>
        <w:rPr>
          <w:b/>
          <w:bCs/>
        </w:rPr>
        <w:t xml:space="preserve">Оборудование </w:t>
      </w:r>
      <w:r w:rsidRPr="00FA4FFB">
        <w:rPr>
          <w:b/>
          <w:bCs/>
        </w:rPr>
        <w:t xml:space="preserve">1-го </w:t>
      </w:r>
      <w:r>
        <w:rPr>
          <w:b/>
          <w:bCs/>
        </w:rPr>
        <w:t xml:space="preserve">конкурсного места </w:t>
      </w:r>
      <w:r w:rsidRPr="00FA4FFB">
        <w:rPr>
          <w:b/>
          <w:bCs/>
        </w:rPr>
        <w:t xml:space="preserve">участника </w:t>
      </w:r>
    </w:p>
    <w:p w:rsidR="00FC162E" w:rsidRDefault="00FC162E" w:rsidP="00D04070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>
        <w:t>Компьютер с монитором, мышь, клавиатура</w:t>
      </w:r>
    </w:p>
    <w:p w:rsidR="00FC162E" w:rsidRPr="00D04070" w:rsidRDefault="00FC162E" w:rsidP="00D04070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 w:rsidRPr="00D04070">
        <w:t>Графический планшет</w:t>
      </w:r>
    </w:p>
    <w:p w:rsidR="00FC162E" w:rsidRDefault="00FC162E" w:rsidP="00645D97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>
        <w:t xml:space="preserve">Сетевой удлинитель </w:t>
      </w:r>
    </w:p>
    <w:p w:rsidR="00FC162E" w:rsidRDefault="00FC162E" w:rsidP="00645D97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>
        <w:t>Компьютерный стол</w:t>
      </w:r>
    </w:p>
    <w:p w:rsidR="00FC162E" w:rsidRDefault="00FC162E" w:rsidP="00645D97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>
        <w:t xml:space="preserve">Стул </w:t>
      </w:r>
    </w:p>
    <w:p w:rsidR="00FC162E" w:rsidRDefault="00FC162E" w:rsidP="00273D04">
      <w:pPr>
        <w:pStyle w:val="NormalWeb"/>
        <w:spacing w:before="0" w:beforeAutospacing="0" w:after="0" w:afterAutospacing="0" w:line="276" w:lineRule="auto"/>
      </w:pPr>
    </w:p>
    <w:p w:rsidR="00FC162E" w:rsidRPr="00FA4FFB" w:rsidRDefault="00FC162E" w:rsidP="00FA4FFB">
      <w:pPr>
        <w:pStyle w:val="NormalWeb"/>
        <w:numPr>
          <w:ilvl w:val="0"/>
          <w:numId w:val="14"/>
        </w:numPr>
        <w:spacing w:before="0" w:beforeAutospacing="0" w:after="0" w:afterAutospacing="0" w:line="276" w:lineRule="auto"/>
        <w:ind w:left="1134" w:hanging="425"/>
        <w:rPr>
          <w:b/>
          <w:bCs/>
        </w:rPr>
      </w:pPr>
      <w:r w:rsidRPr="00FA4FFB">
        <w:rPr>
          <w:b/>
          <w:bCs/>
        </w:rPr>
        <w:t>Общая инфраструктура</w:t>
      </w:r>
    </w:p>
    <w:p w:rsidR="00FC162E" w:rsidRDefault="00FC162E" w:rsidP="00FA4FFB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>
        <w:t xml:space="preserve">Сеть рабочих компьютеров </w:t>
      </w:r>
      <w:bookmarkStart w:id="0" w:name="_GoBack"/>
      <w:bookmarkEnd w:id="0"/>
    </w:p>
    <w:p w:rsidR="00FC162E" w:rsidRPr="00FA4FFB" w:rsidRDefault="00FC162E" w:rsidP="00FA4FFB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>
        <w:t>Энергоснабжение рабочих мест конкурсантов</w:t>
      </w:r>
    </w:p>
    <w:p w:rsidR="00FC162E" w:rsidRPr="00FA4FFB" w:rsidRDefault="00FC162E" w:rsidP="00FA4FFB">
      <w:pPr>
        <w:pStyle w:val="NormalWeb"/>
        <w:spacing w:before="0" w:beforeAutospacing="0" w:after="0" w:afterAutospacing="0" w:line="276" w:lineRule="auto"/>
        <w:ind w:left="1134"/>
        <w:rPr>
          <w:b/>
          <w:bCs/>
        </w:rPr>
      </w:pPr>
    </w:p>
    <w:p w:rsidR="00FC162E" w:rsidRPr="00FA4FFB" w:rsidRDefault="00FC162E" w:rsidP="00FA4FFB">
      <w:pPr>
        <w:pStyle w:val="NormalWeb"/>
        <w:numPr>
          <w:ilvl w:val="0"/>
          <w:numId w:val="14"/>
        </w:numPr>
        <w:spacing w:before="0" w:beforeAutospacing="0" w:after="0" w:afterAutospacing="0" w:line="276" w:lineRule="auto"/>
        <w:ind w:left="1134" w:hanging="425"/>
        <w:rPr>
          <w:b/>
          <w:bCs/>
        </w:rPr>
      </w:pPr>
      <w:r w:rsidRPr="00FA4FFB">
        <w:rPr>
          <w:b/>
          <w:bCs/>
        </w:rPr>
        <w:t xml:space="preserve">Офисное оборудование площадки </w:t>
      </w:r>
    </w:p>
    <w:p w:rsidR="00FC162E" w:rsidRPr="00D04070" w:rsidRDefault="00FC162E" w:rsidP="00FA4FFB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 w:rsidRPr="00D04070">
        <w:t>Бумага для печати формата А4(2 пачки по 500 листов) и А3однапачка 500 листов</w:t>
      </w:r>
    </w:p>
    <w:p w:rsidR="00FC162E" w:rsidRDefault="00FC162E" w:rsidP="00FA4FFB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>
        <w:t>П</w:t>
      </w:r>
      <w:r w:rsidRPr="00FA4FFB">
        <w:t>ринтер (МФУ) А4 1 шт.</w:t>
      </w:r>
    </w:p>
    <w:p w:rsidR="00FC162E" w:rsidRPr="00D04070" w:rsidRDefault="00FC162E" w:rsidP="00AA30F0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>
        <w:t>П</w:t>
      </w:r>
      <w:r w:rsidRPr="00D04070">
        <w:t>ринтер (МФУ) цветной формата А3 или мини-плоттер 1 шт.</w:t>
      </w:r>
    </w:p>
    <w:p w:rsidR="00FC162E" w:rsidRDefault="00FC162E" w:rsidP="00FA4FFB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>
        <w:t xml:space="preserve">Скоросшиватель </w:t>
      </w:r>
      <w:r w:rsidRPr="00D04070">
        <w:t>20 шт</w:t>
      </w:r>
      <w:r>
        <w:t>.</w:t>
      </w:r>
    </w:p>
    <w:p w:rsidR="00FC162E" w:rsidRPr="00D04070" w:rsidRDefault="00FC162E" w:rsidP="00FA4FFB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 w:rsidRPr="00D04070">
        <w:t>Файлы 2 упаковка 100 шт.</w:t>
      </w:r>
    </w:p>
    <w:p w:rsidR="00FC162E" w:rsidRDefault="00FC162E" w:rsidP="00FA4FFB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>
        <w:t>Дырокол 1 шт.</w:t>
      </w:r>
    </w:p>
    <w:p w:rsidR="00FC162E" w:rsidRDefault="00FC162E" w:rsidP="00FA4FFB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>
        <w:t xml:space="preserve">Ручки 1 упаковка </w:t>
      </w:r>
      <w:r w:rsidRPr="00D04070">
        <w:t>20 шт.</w:t>
      </w:r>
    </w:p>
    <w:p w:rsidR="00FC162E" w:rsidRPr="00D04070" w:rsidRDefault="00FC162E" w:rsidP="00FA4FFB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 w:rsidRPr="00D04070">
        <w:t>Карандаши графитовые 20 шт. твердые, 20 шт. мягкие</w:t>
      </w:r>
    </w:p>
    <w:p w:rsidR="00FC162E" w:rsidRPr="00FA4FFB" w:rsidRDefault="00FC162E" w:rsidP="00FA4FFB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 w:rsidRPr="00FA4FFB">
        <w:t xml:space="preserve">Нож канцелярский (17,5мм, с выдвижным </w:t>
      </w:r>
      <w:r>
        <w:t>лезвием и возвратной пружиной) 1</w:t>
      </w:r>
      <w:r w:rsidRPr="00FA4FFB">
        <w:t xml:space="preserve"> шт.</w:t>
      </w:r>
    </w:p>
    <w:p w:rsidR="00FC162E" w:rsidRPr="00FA4FFB" w:rsidRDefault="00FC162E" w:rsidP="00FA4FFB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 w:rsidRPr="00FA4FFB">
        <w:t>Ножницы 1 шт.</w:t>
      </w:r>
    </w:p>
    <w:p w:rsidR="00FC162E" w:rsidRPr="00FA4FFB" w:rsidRDefault="00FC162E" w:rsidP="00FA4FFB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 w:rsidRPr="00FA4FFB">
        <w:t>Проектор 1 шт.</w:t>
      </w:r>
    </w:p>
    <w:p w:rsidR="00FC162E" w:rsidRDefault="00FC162E" w:rsidP="00FA4FFB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 w:rsidRPr="00FA4FFB">
        <w:t>Экран 1шт.</w:t>
      </w:r>
    </w:p>
    <w:p w:rsidR="00FC162E" w:rsidRDefault="00FC162E" w:rsidP="00FA4FFB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>
        <w:t>Колонки 1 шт</w:t>
      </w:r>
    </w:p>
    <w:p w:rsidR="00FC162E" w:rsidRDefault="00FC162E" w:rsidP="00FA4FFB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>
        <w:t>Микрофон 1шт</w:t>
      </w:r>
    </w:p>
    <w:p w:rsidR="00FC162E" w:rsidRDefault="00FC162E" w:rsidP="00FA4FFB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>
        <w:t>Стол 3 шт для макетов</w:t>
      </w:r>
    </w:p>
    <w:p w:rsidR="00FC162E" w:rsidRPr="00D04070" w:rsidRDefault="00FC162E" w:rsidP="00FA4FFB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>
        <w:t>Двухсторонний скотч – 3шт</w:t>
      </w:r>
    </w:p>
    <w:p w:rsidR="00FC162E" w:rsidRPr="00AA30F0" w:rsidRDefault="00FC162E" w:rsidP="00FA4FFB">
      <w:pPr>
        <w:pStyle w:val="NormalWeb"/>
        <w:spacing w:before="0" w:beforeAutospacing="0" w:after="0" w:afterAutospacing="0" w:line="276" w:lineRule="auto"/>
        <w:ind w:left="1134"/>
      </w:pPr>
    </w:p>
    <w:p w:rsidR="00FC162E" w:rsidRPr="00FA4FFB" w:rsidRDefault="00FC162E" w:rsidP="00FA4FFB">
      <w:pPr>
        <w:pStyle w:val="NormalWeb"/>
        <w:numPr>
          <w:ilvl w:val="0"/>
          <w:numId w:val="14"/>
        </w:numPr>
        <w:spacing w:before="0" w:beforeAutospacing="0" w:after="0" w:afterAutospacing="0" w:line="276" w:lineRule="auto"/>
        <w:ind w:left="1134" w:hanging="425"/>
        <w:rPr>
          <w:b/>
          <w:bCs/>
        </w:rPr>
      </w:pPr>
      <w:r>
        <w:rPr>
          <w:b/>
          <w:bCs/>
        </w:rPr>
        <w:t>Б</w:t>
      </w:r>
      <w:r w:rsidRPr="00FA4FFB">
        <w:rPr>
          <w:b/>
          <w:bCs/>
        </w:rPr>
        <w:t>езопасность</w:t>
      </w:r>
    </w:p>
    <w:p w:rsidR="00FC162E" w:rsidRPr="00FA4FFB" w:rsidRDefault="00FC162E" w:rsidP="00FA4FFB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 w:rsidRPr="00FA4FFB">
        <w:t>Аптечка первой медицинской помощи;</w:t>
      </w:r>
    </w:p>
    <w:p w:rsidR="00FC162E" w:rsidRPr="00FA4FFB" w:rsidRDefault="00FC162E" w:rsidP="00FA4FFB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 w:rsidRPr="00FA4FFB">
        <w:t>Огнетушитель</w:t>
      </w:r>
      <w:r>
        <w:t xml:space="preserve"> углекислотный</w:t>
      </w:r>
      <w:r w:rsidRPr="00FA4FFB">
        <w:t>.</w:t>
      </w:r>
    </w:p>
    <w:p w:rsidR="00FC162E" w:rsidRPr="00FA4FFB" w:rsidRDefault="00FC162E" w:rsidP="00FA4FFB">
      <w:pPr>
        <w:pStyle w:val="NormalWeb"/>
        <w:spacing w:before="0" w:beforeAutospacing="0" w:after="0" w:afterAutospacing="0" w:line="276" w:lineRule="auto"/>
        <w:ind w:left="360"/>
        <w:rPr>
          <w:b/>
          <w:bCs/>
        </w:rPr>
      </w:pPr>
    </w:p>
    <w:p w:rsidR="00FC162E" w:rsidRPr="00FA4FFB" w:rsidRDefault="00FC162E" w:rsidP="00FA4FFB">
      <w:pPr>
        <w:pStyle w:val="NormalWeb"/>
        <w:numPr>
          <w:ilvl w:val="0"/>
          <w:numId w:val="14"/>
        </w:numPr>
        <w:spacing w:before="0" w:beforeAutospacing="0" w:after="0" w:afterAutospacing="0" w:line="276" w:lineRule="auto"/>
        <w:ind w:left="1134" w:hanging="425"/>
        <w:rPr>
          <w:b/>
          <w:bCs/>
        </w:rPr>
      </w:pPr>
      <w:r w:rsidRPr="00FA4FFB">
        <w:rPr>
          <w:b/>
          <w:bCs/>
        </w:rPr>
        <w:t>Средства уборки</w:t>
      </w:r>
    </w:p>
    <w:p w:rsidR="00FC162E" w:rsidRPr="00FA4FFB" w:rsidRDefault="00FC162E" w:rsidP="00FA4FFB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 w:rsidRPr="00FA4FFB">
        <w:t>Швабра</w:t>
      </w:r>
    </w:p>
    <w:p w:rsidR="00FC162E" w:rsidRPr="00FA4FFB" w:rsidRDefault="00FC162E" w:rsidP="00FA4FFB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 w:rsidRPr="00FA4FFB">
        <w:t>Щётка ручная</w:t>
      </w:r>
    </w:p>
    <w:p w:rsidR="00FC162E" w:rsidRDefault="00FC162E" w:rsidP="00FA4FFB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 w:rsidRPr="00FA4FFB">
        <w:t>Совок</w:t>
      </w:r>
    </w:p>
    <w:p w:rsidR="00FC162E" w:rsidRPr="00FA4FFB" w:rsidRDefault="00FC162E" w:rsidP="00FA4FFB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ind w:left="2127" w:hanging="999"/>
      </w:pPr>
      <w:r w:rsidRPr="00FA4FFB">
        <w:t>Корзина для мусора</w:t>
      </w:r>
      <w:r w:rsidRPr="00D04070">
        <w:t>3-4 шт.</w:t>
      </w:r>
    </w:p>
    <w:p w:rsidR="00FC162E" w:rsidRPr="00FA4FFB" w:rsidRDefault="00FC162E" w:rsidP="00FA4FFB">
      <w:pPr>
        <w:pStyle w:val="NormalWeb"/>
        <w:spacing w:before="0" w:beforeAutospacing="0" w:after="0" w:afterAutospacing="0" w:line="276" w:lineRule="auto"/>
        <w:ind w:left="1134"/>
      </w:pPr>
    </w:p>
    <w:p w:rsidR="00FC162E" w:rsidRPr="00FA4FFB" w:rsidRDefault="00FC162E" w:rsidP="0060064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sectPr w:rsidR="00FC162E" w:rsidRPr="00FA4FFB" w:rsidSect="00923116">
      <w:headerReference w:type="default" r:id="rId8"/>
      <w:footerReference w:type="default" r:id="rId9"/>
      <w:pgSz w:w="11906" w:h="16838"/>
      <w:pgMar w:top="1242" w:right="1134" w:bottom="1134" w:left="1134" w:header="284" w:footer="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162E" w:rsidRDefault="00FC162E" w:rsidP="00FA4FFB">
      <w:pPr>
        <w:spacing w:after="0" w:line="240" w:lineRule="auto"/>
      </w:pPr>
      <w:r>
        <w:separator/>
      </w:r>
    </w:p>
  </w:endnote>
  <w:endnote w:type="continuationSeparator" w:id="1">
    <w:p w:rsidR="00FC162E" w:rsidRDefault="00FC162E" w:rsidP="00FA4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erif">
    <w:altName w:val="MS P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iberation 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62E" w:rsidRDefault="00FC162E">
    <w:pPr>
      <w:pStyle w:val="Footer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Технический департамент </w:t>
    </w:r>
    <w:r>
      <w:rPr>
        <w:color w:val="000000"/>
        <w:sz w:val="24"/>
        <w:szCs w:val="24"/>
        <w:lang w:val="en-US"/>
      </w:rPr>
      <w:t>WSR</w:t>
    </w:r>
  </w:p>
  <w:p w:rsidR="00FC162E" w:rsidRDefault="00FC162E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56" o:spid="_x0000_s2049" type="#_x0000_t202" style="position:absolute;margin-left:67.6pt;margin-top:0;width:118.8pt;height:30.65pt;z-index:251660288;visibility:visible;mso-position-horizontal-relative:page;mso-position-vertical-relative:page" filled="f" stroked="f" strokeweight=".5pt">
          <v:path arrowok="t"/>
          <v:textbox style="mso-fit-shape-to-text:t">
            <w:txbxContent>
              <w:p w:rsidR="00FC162E" w:rsidRPr="00107B3C" w:rsidRDefault="00FC162E">
                <w:pPr>
                  <w:pStyle w:val="Footer"/>
                  <w:jc w:val="right"/>
                  <w:rPr>
                    <w:rFonts w:ascii="Cambria" w:hAnsi="Cambria" w:cs="Cambria"/>
                    <w:color w:val="000000"/>
                    <w:sz w:val="40"/>
                    <w:szCs w:val="40"/>
                  </w:rPr>
                </w:pPr>
                <w:r w:rsidRPr="00107B3C">
                  <w:rPr>
                    <w:rFonts w:ascii="Cambria" w:hAnsi="Cambria" w:cs="Cambria"/>
                    <w:color w:val="000000"/>
                    <w:sz w:val="40"/>
                    <w:szCs w:val="40"/>
                  </w:rPr>
                  <w:fldChar w:fldCharType="begin"/>
                </w:r>
                <w:r w:rsidRPr="00107B3C">
                  <w:rPr>
                    <w:rFonts w:ascii="Cambria" w:hAnsi="Cambria" w:cs="Cambria"/>
                    <w:color w:val="000000"/>
                    <w:sz w:val="40"/>
                    <w:szCs w:val="40"/>
                  </w:rPr>
                  <w:instrText>PAGE  \* Arabic  \* MERGEFORMAT</w:instrText>
                </w:r>
                <w:r w:rsidRPr="00107B3C">
                  <w:rPr>
                    <w:rFonts w:ascii="Cambria" w:hAnsi="Cambria" w:cs="Cambria"/>
                    <w:color w:val="000000"/>
                    <w:sz w:val="40"/>
                    <w:szCs w:val="40"/>
                  </w:rPr>
                  <w:fldChar w:fldCharType="separate"/>
                </w:r>
                <w:r>
                  <w:rPr>
                    <w:rFonts w:ascii="Cambria" w:hAnsi="Cambria" w:cs="Cambria"/>
                    <w:noProof/>
                    <w:color w:val="000000"/>
                    <w:sz w:val="40"/>
                    <w:szCs w:val="40"/>
                  </w:rPr>
                  <w:t>1</w:t>
                </w:r>
                <w:r w:rsidRPr="00107B3C">
                  <w:rPr>
                    <w:rFonts w:ascii="Cambria" w:hAnsi="Cambria" w:cs="Cambria"/>
                    <w:color w:val="000000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rect id="Прямоугольник 58" o:spid="_x0000_s2050" style="position:absolute;margin-left:0;margin-top:0;width:481.9pt;height:2.85pt;z-index:-251655168;visibility:visible;mso-wrap-distance-top:7.2pt;mso-wrap-distance-bottom:7.2pt;mso-position-horizontal-relative:page;mso-position-vertical-relative:page;v-text-anchor:middle" fillcolor="#4f81bd" stroked="f" strokeweight="2pt">
          <v:path arrowok="t"/>
          <w10:wrap type="square" anchorx="margin" anchory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162E" w:rsidRDefault="00FC162E" w:rsidP="00FA4FFB">
      <w:pPr>
        <w:spacing w:after="0" w:line="240" w:lineRule="auto"/>
      </w:pPr>
      <w:r>
        <w:separator/>
      </w:r>
    </w:p>
  </w:footnote>
  <w:footnote w:type="continuationSeparator" w:id="1">
    <w:p w:rsidR="00FC162E" w:rsidRDefault="00FC162E" w:rsidP="00FA4F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-113" w:type="dxa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0A0"/>
    </w:tblPr>
    <w:tblGrid>
      <w:gridCol w:w="8639"/>
      <w:gridCol w:w="1229"/>
    </w:tblGrid>
    <w:tr w:rsidR="00FC162E" w:rsidRPr="00107B3C">
      <w:trPr>
        <w:trHeight w:val="288"/>
      </w:trPr>
      <w:tc>
        <w:tcPr>
          <w:tcW w:w="7765" w:type="dxa"/>
          <w:tcBorders>
            <w:bottom w:val="single" w:sz="18" w:space="0" w:color="808080"/>
          </w:tcBorders>
        </w:tcPr>
        <w:p w:rsidR="00FC162E" w:rsidRDefault="00FC162E" w:rsidP="00B301B7">
          <w:pPr>
            <w:pStyle w:val="Header"/>
            <w:jc w:val="right"/>
            <w:rPr>
              <w:rFonts w:ascii="Cambria" w:hAnsi="Cambria" w:cs="Cambria"/>
              <w:sz w:val="36"/>
              <w:szCs w:val="36"/>
            </w:rPr>
          </w:pPr>
          <w:r>
            <w:rPr>
              <w:rFonts w:ascii="Cambria" w:hAnsi="Cambria" w:cs="Cambria"/>
              <w:sz w:val="36"/>
              <w:szCs w:val="36"/>
              <w:lang w:val="en-US"/>
            </w:rPr>
            <w:t>3</w:t>
          </w:r>
          <w:r>
            <w:rPr>
              <w:rFonts w:ascii="Cambria" w:hAnsi="Cambria" w:cs="Cambria"/>
              <w:sz w:val="36"/>
              <w:szCs w:val="36"/>
            </w:rPr>
            <w:t xml:space="preserve"> Национальный чемпионат WSR Стерлитамак</w:t>
          </w:r>
        </w:p>
      </w:tc>
      <w:tc>
        <w:tcPr>
          <w:tcW w:w="1105" w:type="dxa"/>
          <w:tcBorders>
            <w:bottom w:val="single" w:sz="18" w:space="0" w:color="808080"/>
          </w:tcBorders>
        </w:tcPr>
        <w:p w:rsidR="00FC162E" w:rsidRDefault="00FC162E">
          <w:pPr>
            <w:pStyle w:val="Header"/>
            <w:rPr>
              <w:rFonts w:ascii="Cambria" w:hAnsi="Cambria" w:cs="Cambria"/>
              <w:b/>
              <w:bCs/>
              <w:color w:val="4F81BD"/>
              <w:sz w:val="36"/>
              <w:szCs w:val="36"/>
            </w:rPr>
          </w:pPr>
          <w:r>
            <w:rPr>
              <w:rFonts w:ascii="Cambria" w:hAnsi="Cambria" w:cs="Cambria"/>
              <w:b/>
              <w:bCs/>
              <w:color w:val="4F81BD"/>
              <w:sz w:val="36"/>
              <w:szCs w:val="36"/>
            </w:rPr>
            <w:t>2016</w:t>
          </w:r>
        </w:p>
      </w:tc>
    </w:tr>
  </w:tbl>
  <w:p w:rsidR="00FC162E" w:rsidRDefault="00FC162E" w:rsidP="00FA4FFB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1B98"/>
    <w:multiLevelType w:val="hybridMultilevel"/>
    <w:tmpl w:val="B9743210"/>
    <w:lvl w:ilvl="0" w:tplc="42DEA3BC">
      <w:start w:val="1"/>
      <w:numFmt w:val="bullet"/>
      <w:lvlText w:val=""/>
      <w:lvlJc w:val="left"/>
      <w:pPr>
        <w:ind w:left="7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B131065"/>
    <w:multiLevelType w:val="hybridMultilevel"/>
    <w:tmpl w:val="65C83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A57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EB5BDE"/>
    <w:multiLevelType w:val="hybridMultilevel"/>
    <w:tmpl w:val="53A8E2A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F86FF9"/>
    <w:multiLevelType w:val="hybridMultilevel"/>
    <w:tmpl w:val="06961C1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5">
    <w:nsid w:val="2FD35C80"/>
    <w:multiLevelType w:val="hybridMultilevel"/>
    <w:tmpl w:val="D5BACB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351806DA"/>
    <w:multiLevelType w:val="hybridMultilevel"/>
    <w:tmpl w:val="1F58C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A0F1C46"/>
    <w:multiLevelType w:val="hybridMultilevel"/>
    <w:tmpl w:val="DEA28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FF4CC4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9">
    <w:nsid w:val="50E367DF"/>
    <w:multiLevelType w:val="hybridMultilevel"/>
    <w:tmpl w:val="2EAA9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B3006D"/>
    <w:multiLevelType w:val="hybridMultilevel"/>
    <w:tmpl w:val="FE0845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6176498C"/>
    <w:multiLevelType w:val="hybridMultilevel"/>
    <w:tmpl w:val="81D8A9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65815F43"/>
    <w:multiLevelType w:val="hybridMultilevel"/>
    <w:tmpl w:val="B9CA2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7F3278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5"/>
  </w:num>
  <w:num w:numId="3">
    <w:abstractNumId w:val="10"/>
  </w:num>
  <w:num w:numId="4">
    <w:abstractNumId w:val="11"/>
  </w:num>
  <w:num w:numId="5">
    <w:abstractNumId w:val="6"/>
  </w:num>
  <w:num w:numId="6">
    <w:abstractNumId w:val="12"/>
  </w:num>
  <w:num w:numId="7">
    <w:abstractNumId w:val="4"/>
  </w:num>
  <w:num w:numId="8">
    <w:abstractNumId w:val="0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"/>
  </w:num>
  <w:num w:numId="13">
    <w:abstractNumId w:val="8"/>
  </w:num>
  <w:num w:numId="14">
    <w:abstractNumId w:val="2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defaultTabStop w:val="709"/>
  <w:doNotHyphenateCaps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6140"/>
    <w:rsid w:val="00033D90"/>
    <w:rsid w:val="000470E2"/>
    <w:rsid w:val="00107B3C"/>
    <w:rsid w:val="00197686"/>
    <w:rsid w:val="001C18DD"/>
    <w:rsid w:val="001F7397"/>
    <w:rsid w:val="00273D04"/>
    <w:rsid w:val="00292117"/>
    <w:rsid w:val="0032752A"/>
    <w:rsid w:val="00425EF4"/>
    <w:rsid w:val="004B06CB"/>
    <w:rsid w:val="004C1D15"/>
    <w:rsid w:val="004F5C2E"/>
    <w:rsid w:val="005374AC"/>
    <w:rsid w:val="00541584"/>
    <w:rsid w:val="00564730"/>
    <w:rsid w:val="005E0B08"/>
    <w:rsid w:val="005E7911"/>
    <w:rsid w:val="0060064E"/>
    <w:rsid w:val="006078A0"/>
    <w:rsid w:val="00645D97"/>
    <w:rsid w:val="0067102D"/>
    <w:rsid w:val="007317DC"/>
    <w:rsid w:val="007420C0"/>
    <w:rsid w:val="00763884"/>
    <w:rsid w:val="00773E67"/>
    <w:rsid w:val="007840DC"/>
    <w:rsid w:val="00794D50"/>
    <w:rsid w:val="0081613D"/>
    <w:rsid w:val="008661C0"/>
    <w:rsid w:val="00867967"/>
    <w:rsid w:val="008840D9"/>
    <w:rsid w:val="00896F10"/>
    <w:rsid w:val="008B0D18"/>
    <w:rsid w:val="008D10CA"/>
    <w:rsid w:val="008E309D"/>
    <w:rsid w:val="00923116"/>
    <w:rsid w:val="00A47407"/>
    <w:rsid w:val="00A66A21"/>
    <w:rsid w:val="00AA30F0"/>
    <w:rsid w:val="00AE278F"/>
    <w:rsid w:val="00AF5364"/>
    <w:rsid w:val="00B301B7"/>
    <w:rsid w:val="00BC5515"/>
    <w:rsid w:val="00C54A6E"/>
    <w:rsid w:val="00D00335"/>
    <w:rsid w:val="00D04070"/>
    <w:rsid w:val="00D07CB8"/>
    <w:rsid w:val="00D46140"/>
    <w:rsid w:val="00DE316C"/>
    <w:rsid w:val="00E30E87"/>
    <w:rsid w:val="00E47FB1"/>
    <w:rsid w:val="00E60871"/>
    <w:rsid w:val="00E8369E"/>
    <w:rsid w:val="00ED0CDE"/>
    <w:rsid w:val="00F24A3E"/>
    <w:rsid w:val="00F35D64"/>
    <w:rsid w:val="00F82F3E"/>
    <w:rsid w:val="00FA4FFB"/>
    <w:rsid w:val="00FC162E"/>
    <w:rsid w:val="00FE0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0DC"/>
    <w:pPr>
      <w:spacing w:after="200" w:line="276" w:lineRule="auto"/>
    </w:pPr>
    <w:rPr>
      <w:rFonts w:cs="Calibri"/>
    </w:rPr>
  </w:style>
  <w:style w:type="paragraph" w:styleId="Heading4">
    <w:name w:val="heading 4"/>
    <w:basedOn w:val="Normal"/>
    <w:link w:val="Heading4Char"/>
    <w:uiPriority w:val="99"/>
    <w:qFormat/>
    <w:rsid w:val="00D04070"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D04070"/>
    <w:rPr>
      <w:rFonts w:ascii="Times New Roman" w:hAnsi="Times New Roman" w:cs="Times New Roman"/>
      <w:b/>
      <w:bCs/>
      <w:sz w:val="24"/>
      <w:szCs w:val="24"/>
    </w:rPr>
  </w:style>
  <w:style w:type="paragraph" w:customStyle="1" w:styleId="a">
    <w:name w:val="Базовый"/>
    <w:uiPriority w:val="99"/>
    <w:rsid w:val="007840DC"/>
    <w:pPr>
      <w:widowControl w:val="0"/>
      <w:suppressAutoHyphens/>
      <w:spacing w:after="200" w:line="276" w:lineRule="auto"/>
    </w:pPr>
    <w:rPr>
      <w:rFonts w:ascii="Liberation Serif" w:eastAsia="DejaVu Sans" w:hAnsi="Liberation Serif" w:cs="Liberation Serif"/>
      <w:sz w:val="24"/>
      <w:szCs w:val="24"/>
      <w:lang w:eastAsia="zh-CN"/>
    </w:rPr>
  </w:style>
  <w:style w:type="paragraph" w:customStyle="1" w:styleId="a0">
    <w:name w:val="Заголовок"/>
    <w:basedOn w:val="a"/>
    <w:next w:val="BodyText"/>
    <w:uiPriority w:val="99"/>
    <w:rsid w:val="007840DC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BodyText">
    <w:name w:val="Body Text"/>
    <w:basedOn w:val="a"/>
    <w:link w:val="BodyTextChar"/>
    <w:uiPriority w:val="99"/>
    <w:rsid w:val="007840D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E1E57"/>
    <w:rPr>
      <w:rFonts w:cs="Calibri"/>
    </w:rPr>
  </w:style>
  <w:style w:type="paragraph" w:styleId="List">
    <w:name w:val="List"/>
    <w:basedOn w:val="BodyText"/>
    <w:uiPriority w:val="99"/>
    <w:rsid w:val="007840DC"/>
  </w:style>
  <w:style w:type="paragraph" w:styleId="Title">
    <w:name w:val="Title"/>
    <w:basedOn w:val="a"/>
    <w:link w:val="TitleChar"/>
    <w:uiPriority w:val="99"/>
    <w:qFormat/>
    <w:rsid w:val="007840DC"/>
    <w:pPr>
      <w:suppressLineNumbers/>
      <w:spacing w:before="120" w:after="120"/>
    </w:pPr>
    <w:rPr>
      <w:i/>
      <w:iCs/>
    </w:rPr>
  </w:style>
  <w:style w:type="character" w:customStyle="1" w:styleId="TitleChar">
    <w:name w:val="Title Char"/>
    <w:basedOn w:val="DefaultParagraphFont"/>
    <w:link w:val="Title"/>
    <w:uiPriority w:val="10"/>
    <w:rsid w:val="000E1E5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a"/>
    <w:uiPriority w:val="99"/>
    <w:semiHidden/>
    <w:rsid w:val="007840DC"/>
    <w:pPr>
      <w:suppressLineNumbers/>
    </w:pPr>
  </w:style>
  <w:style w:type="paragraph" w:styleId="NoSpacing">
    <w:name w:val="No Spacing"/>
    <w:uiPriority w:val="99"/>
    <w:qFormat/>
    <w:rsid w:val="00F35D64"/>
    <w:rPr>
      <w:rFonts w:ascii="Times New Roman" w:eastAsia="MS Mincho" w:hAnsi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35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5D6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F35D64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DE316C"/>
    <w:pPr>
      <w:ind w:left="720"/>
    </w:pPr>
    <w:rPr>
      <w:lang w:eastAsia="en-US"/>
    </w:rPr>
  </w:style>
  <w:style w:type="paragraph" w:styleId="Header">
    <w:name w:val="header"/>
    <w:basedOn w:val="Normal"/>
    <w:link w:val="HeaderChar"/>
    <w:uiPriority w:val="99"/>
    <w:rsid w:val="00FA4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A4FFB"/>
  </w:style>
  <w:style w:type="paragraph" w:styleId="Footer">
    <w:name w:val="footer"/>
    <w:basedOn w:val="Normal"/>
    <w:link w:val="FooterChar"/>
    <w:uiPriority w:val="99"/>
    <w:rsid w:val="00FA4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A4FFB"/>
  </w:style>
  <w:style w:type="paragraph" w:customStyle="1" w:styleId="088095CB421E4E02BDC9682AFEE1723A">
    <w:name w:val="088095CB421E4E02BDC9682AFEE1723A"/>
    <w:uiPriority w:val="99"/>
    <w:rsid w:val="00FA4FFB"/>
    <w:pPr>
      <w:spacing w:after="200" w:line="276" w:lineRule="auto"/>
    </w:pPr>
    <w:rPr>
      <w:rFonts w:cs="Calibri"/>
    </w:rPr>
  </w:style>
  <w:style w:type="character" w:styleId="Hyperlink">
    <w:name w:val="Hyperlink"/>
    <w:basedOn w:val="DefaultParagraphFont"/>
    <w:uiPriority w:val="99"/>
    <w:semiHidden/>
    <w:rsid w:val="00D040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36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198</Words>
  <Characters>1135</Characters>
  <Application>Microsoft Office Outlook</Application>
  <DocSecurity>0</DocSecurity>
  <Lines>0</Lines>
  <Paragraphs>0</Paragraphs>
  <ScaleCrop>false</ScaleCrop>
  <Company>MultiDVD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 Национальный чемпионат WSR Стерлитамак</dc:title>
  <dc:subject/>
  <dc:creator>Технический департамент WSR</dc:creator>
  <cp:keywords/>
  <dc:description/>
  <cp:lastModifiedBy>ЛИНА</cp:lastModifiedBy>
  <cp:revision>2</cp:revision>
  <dcterms:created xsi:type="dcterms:W3CDTF">2016-03-10T10:58:00Z</dcterms:created>
  <dcterms:modified xsi:type="dcterms:W3CDTF">2016-03-10T10:58:00Z</dcterms:modified>
</cp:coreProperties>
</file>